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C4C" w:rsidRDefault="00BE3C4C" w:rsidP="009B5B39">
      <w:pPr>
        <w:rPr>
          <w:rFonts w:ascii="黑体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2</w:t>
      </w:r>
    </w:p>
    <w:p w:rsidR="00BE3C4C" w:rsidRDefault="00BE3C4C" w:rsidP="009B5B39">
      <w:pPr>
        <w:jc w:val="center"/>
        <w:rPr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职称评审公示结果呈报单</w:t>
      </w:r>
    </w:p>
    <w:p w:rsidR="00BE3C4C" w:rsidRDefault="00BE3C4C" w:rsidP="008B1F6A">
      <w:pPr>
        <w:ind w:firstLineChars="15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</w:t>
      </w:r>
    </w:p>
    <w:p w:rsidR="00BE3C4C" w:rsidRDefault="00BE3C4C" w:rsidP="008B1F6A">
      <w:pPr>
        <w:ind w:firstLineChars="15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根据上级职称晋升文件的有关要求，自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日至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日，我单位对</w:t>
      </w:r>
      <w:r>
        <w:rPr>
          <w:rFonts w:ascii="仿宋_GB2312" w:eastAsia="仿宋_GB2312"/>
          <w:sz w:val="28"/>
          <w:szCs w:val="28"/>
        </w:rPr>
        <w:t xml:space="preserve">    </w:t>
      </w:r>
      <w:r>
        <w:rPr>
          <w:rFonts w:ascii="仿宋_GB2312" w:eastAsia="仿宋_GB2312" w:hint="eastAsia"/>
          <w:sz w:val="28"/>
          <w:szCs w:val="28"/>
        </w:rPr>
        <w:t>同志晋升的岗位、申报职称的基本情况：包括学历、专业、现任职务年限、年度考核情况（事业单位提供）等；现任职以来的业绩情况包括：获奖成果、鉴定验收项目、论文、著作等进行了公示。经公示，没有提出不同意见，符合晋升申请程序，同意申报。</w:t>
      </w:r>
    </w:p>
    <w:p w:rsidR="00BE3C4C" w:rsidRDefault="00BE3C4C" w:rsidP="009B5B39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</w:t>
      </w:r>
    </w:p>
    <w:p w:rsidR="00BE3C4C" w:rsidRDefault="00BE3C4C" w:rsidP="009B5B39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</w:t>
      </w:r>
    </w:p>
    <w:p w:rsidR="00BE3C4C" w:rsidRDefault="00BE3C4C" w:rsidP="009B5B39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</w:t>
      </w:r>
    </w:p>
    <w:p w:rsidR="00BE3C4C" w:rsidRDefault="00BE3C4C" w:rsidP="009B5B39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</w:t>
      </w:r>
    </w:p>
    <w:p w:rsidR="00BE3C4C" w:rsidRDefault="00BE3C4C" w:rsidP="009B5B39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</w:t>
      </w:r>
    </w:p>
    <w:p w:rsidR="00BE3C4C" w:rsidRDefault="00BE3C4C" w:rsidP="009B5B39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申报单位：</w:t>
      </w:r>
      <w:r>
        <w:rPr>
          <w:rFonts w:ascii="仿宋_GB2312" w:eastAsia="仿宋_GB2312"/>
          <w:sz w:val="28"/>
          <w:szCs w:val="28"/>
        </w:rPr>
        <w:t xml:space="preserve">                             </w:t>
      </w:r>
      <w:r>
        <w:rPr>
          <w:rFonts w:ascii="仿宋_GB2312" w:eastAsia="仿宋_GB2312" w:hint="eastAsia"/>
          <w:sz w:val="28"/>
          <w:szCs w:val="28"/>
        </w:rPr>
        <w:t>主管部门：</w:t>
      </w:r>
    </w:p>
    <w:p w:rsidR="00BE3C4C" w:rsidRDefault="00BE3C4C" w:rsidP="009B5B39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                              </w:t>
      </w:r>
    </w:p>
    <w:p w:rsidR="00BE3C4C" w:rsidRDefault="00BE3C4C" w:rsidP="009B5B39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</w:t>
      </w:r>
    </w:p>
    <w:p w:rsidR="00BE3C4C" w:rsidRDefault="00BE3C4C" w:rsidP="008B1F6A">
      <w:pPr>
        <w:ind w:firstLineChars="55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日</w:t>
      </w:r>
      <w:r>
        <w:rPr>
          <w:rFonts w:ascii="仿宋_GB2312" w:eastAsia="仿宋_GB2312"/>
          <w:sz w:val="28"/>
          <w:szCs w:val="28"/>
        </w:rPr>
        <w:t xml:space="preserve">                       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BE3C4C" w:rsidRDefault="00BE3C4C" w:rsidP="008B1F6A">
      <w:pPr>
        <w:spacing w:beforeLines="20" w:afterLines="20" w:line="580" w:lineRule="exact"/>
        <w:ind w:firstLineChars="200" w:firstLine="31680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t xml:space="preserve"> </w:t>
      </w:r>
    </w:p>
    <w:p w:rsidR="00BE3C4C" w:rsidRDefault="00BE3C4C" w:rsidP="008B1F6A">
      <w:pPr>
        <w:spacing w:beforeLines="20" w:afterLines="20" w:line="580" w:lineRule="exact"/>
        <w:ind w:firstLineChars="200" w:firstLine="31680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t xml:space="preserve">  </w:t>
      </w:r>
    </w:p>
    <w:p w:rsidR="00BE3C4C" w:rsidRDefault="00BE3C4C"/>
    <w:sectPr w:rsidR="00BE3C4C" w:rsidSect="0052032B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5B39"/>
    <w:rsid w:val="0052032B"/>
    <w:rsid w:val="00801F9F"/>
    <w:rsid w:val="008B1F6A"/>
    <w:rsid w:val="009B5B39"/>
    <w:rsid w:val="00AD5768"/>
    <w:rsid w:val="00BE3C4C"/>
    <w:rsid w:val="00CA5F0C"/>
    <w:rsid w:val="00D6040C"/>
    <w:rsid w:val="00F04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B39"/>
    <w:pPr>
      <w:widowControl w:val="0"/>
      <w:jc w:val="both"/>
    </w:pPr>
    <w:rPr>
      <w:rFonts w:cs="宋体"/>
      <w:kern w:val="0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08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44</Words>
  <Characters>257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2022-09-21T10:32:00Z</dcterms:created>
  <dcterms:modified xsi:type="dcterms:W3CDTF">2023-11-02T02:23:00Z</dcterms:modified>
</cp:coreProperties>
</file>